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1DC" w:rsidRDefault="000241DC" w:rsidP="000241DC">
      <w:pPr>
        <w:spacing w:after="0" w:line="240" w:lineRule="auto"/>
        <w:rPr>
          <w:b/>
        </w:rPr>
      </w:pPr>
      <w:r w:rsidRPr="000241DC">
        <w:rPr>
          <w:b/>
        </w:rPr>
        <w:t>Break On Through – The Doors</w:t>
      </w:r>
    </w:p>
    <w:p w:rsidR="000241DC" w:rsidRPr="00F23429" w:rsidRDefault="004D3171" w:rsidP="000241DC">
      <w:pPr>
        <w:spacing w:after="0" w:line="240" w:lineRule="auto"/>
        <w:rPr>
          <w:b/>
        </w:rPr>
      </w:pPr>
      <w:r w:rsidRPr="00F23429">
        <w:rPr>
          <w:b/>
        </w:rPr>
        <w:t>Int(x4)</w:t>
      </w:r>
      <w:r w:rsidR="00F23429">
        <w:rPr>
          <w:b/>
        </w:rPr>
        <w:t>,V1,Ch,Int(x2),V2</w:t>
      </w:r>
      <w:r w:rsidRPr="00F23429">
        <w:rPr>
          <w:b/>
        </w:rPr>
        <w:t>,Ch,Solo(x8),</w:t>
      </w:r>
      <w:r w:rsidR="007B5404">
        <w:rPr>
          <w:b/>
        </w:rPr>
        <w:t>Br,Int(x2),V3,Ch,</w:t>
      </w:r>
      <w:r w:rsidR="00FC0DEB">
        <w:rPr>
          <w:b/>
        </w:rPr>
        <w:t>Instrm(x3),Outro</w:t>
      </w:r>
    </w:p>
    <w:p w:rsidR="000241DC" w:rsidRPr="00F23429" w:rsidRDefault="000241DC" w:rsidP="000241DC">
      <w:pPr>
        <w:spacing w:after="0" w:line="240" w:lineRule="auto"/>
        <w:rPr>
          <w:b/>
        </w:rPr>
      </w:pPr>
    </w:p>
    <w:p w:rsidR="004D3171" w:rsidRDefault="004D3171" w:rsidP="000241DC">
      <w:pPr>
        <w:spacing w:after="0" w:line="240" w:lineRule="auto"/>
        <w:sectPr w:rsidR="004D3171" w:rsidSect="00F23429"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:rsidR="000241DC" w:rsidRPr="00F23429" w:rsidRDefault="004D3171" w:rsidP="000241DC">
      <w:pPr>
        <w:spacing w:after="0" w:line="240" w:lineRule="auto"/>
        <w:rPr>
          <w:b/>
        </w:rPr>
      </w:pPr>
      <w:r w:rsidRPr="00F23429">
        <w:rPr>
          <w:b/>
        </w:rPr>
        <w:lastRenderedPageBreak/>
        <w:t>Bass</w:t>
      </w:r>
      <w:r w:rsidR="00F23429">
        <w:rPr>
          <w:b/>
        </w:rPr>
        <w:t xml:space="preserve"> Line</w:t>
      </w:r>
      <w:r w:rsidRPr="00F23429">
        <w:rPr>
          <w:b/>
        </w:rPr>
        <w:t xml:space="preserve">: </w:t>
      </w:r>
      <w:r w:rsidR="000241DC" w:rsidRPr="00F23429">
        <w:rPr>
          <w:b/>
        </w:rPr>
        <w:t>Intro</w:t>
      </w:r>
      <w:r w:rsidRPr="00F23429">
        <w:rPr>
          <w:b/>
        </w:rPr>
        <w:t>/Verse/Solo</w:t>
      </w:r>
      <w:r w:rsidR="00F23429">
        <w:rPr>
          <w:b/>
        </w:rPr>
        <w:t>/Bridge</w:t>
      </w:r>
    </w:p>
    <w:p w:rsidR="000241DC" w:rsidRPr="000241DC" w:rsidRDefault="000241DC" w:rsidP="000241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</w:pP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G]--</w:t>
      </w:r>
      <w:r w:rsidR="004D3171" w:rsidRPr="004D3171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-4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</w:t>
      </w:r>
      <w:r w:rsidR="004D3171" w:rsidRPr="004D3171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--2--4-4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</w:t>
      </w:r>
      <w:r w:rsidR="004D3171" w:rsidRPr="004D3171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--2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-│</w:t>
      </w:r>
    </w:p>
    <w:p w:rsidR="000241DC" w:rsidRPr="000241DC" w:rsidRDefault="000241DC" w:rsidP="000241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</w:pP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D]-2</w:t>
      </w:r>
      <w:r w:rsidR="004D3171" w:rsidRPr="004D3171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</w:t>
      </w:r>
      <w:r w:rsidR="004D3171" w:rsidRPr="004D3171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0</w:t>
      </w:r>
      <w:r w:rsidR="004D3171" w:rsidRPr="004D3171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-2</w:t>
      </w:r>
      <w:r w:rsidR="004D3171" w:rsidRPr="004D3171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</w:t>
      </w:r>
      <w:r w:rsidR="004D3171" w:rsidRPr="004D3171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---0-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</w:t>
      </w:r>
      <w:r w:rsidR="004D3171" w:rsidRPr="004D3171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│</w:t>
      </w:r>
    </w:p>
    <w:p w:rsidR="000241DC" w:rsidRPr="000241DC" w:rsidRDefault="000241DC" w:rsidP="000241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</w:pP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A]--</w:t>
      </w:r>
      <w:r w:rsidR="004D3171" w:rsidRPr="004D3171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</w:t>
      </w:r>
      <w:r w:rsidR="004D3171" w:rsidRPr="004D3171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---</w:t>
      </w:r>
      <w:r w:rsidR="004D3171" w:rsidRPr="004D3171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</w:t>
      </w:r>
      <w:r w:rsidR="004D3171" w:rsidRPr="004D3171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--------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│</w:t>
      </w:r>
    </w:p>
    <w:p w:rsidR="000241DC" w:rsidRDefault="000241DC" w:rsidP="000241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</w:pP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E]----------</w:t>
      </w:r>
      <w:r w:rsidR="004D3171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-------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-│</w:t>
      </w:r>
    </w:p>
    <w:p w:rsidR="00F23429" w:rsidRDefault="00F23429" w:rsidP="000241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</w:pPr>
    </w:p>
    <w:p w:rsidR="00A876AA" w:rsidRDefault="00A876AA" w:rsidP="000241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</w:pPr>
    </w:p>
    <w:p w:rsidR="00A876AA" w:rsidRDefault="00A876AA" w:rsidP="000241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</w:pPr>
    </w:p>
    <w:p w:rsidR="00F23429" w:rsidRPr="00F23429" w:rsidRDefault="00F23429" w:rsidP="00F23429">
      <w:pPr>
        <w:spacing w:after="0" w:line="240" w:lineRule="auto"/>
        <w:rPr>
          <w:b/>
        </w:rPr>
      </w:pPr>
      <w:r w:rsidRPr="00F23429">
        <w:rPr>
          <w:b/>
        </w:rPr>
        <w:t>Bass</w:t>
      </w:r>
      <w:r>
        <w:rPr>
          <w:b/>
        </w:rPr>
        <w:t xml:space="preserve"> Line</w:t>
      </w:r>
      <w:r w:rsidRPr="00F23429">
        <w:rPr>
          <w:b/>
        </w:rPr>
        <w:t xml:space="preserve">: </w:t>
      </w:r>
      <w:r>
        <w:rPr>
          <w:b/>
        </w:rPr>
        <w:t>Chorus</w:t>
      </w:r>
      <w:r w:rsidR="00A876AA">
        <w:rPr>
          <w:b/>
        </w:rPr>
        <w:t>/</w:t>
      </w:r>
      <w:proofErr w:type="spellStart"/>
      <w:r w:rsidR="00A876AA">
        <w:rPr>
          <w:b/>
        </w:rPr>
        <w:t>Instrum</w:t>
      </w:r>
      <w:proofErr w:type="spellEnd"/>
      <w:r w:rsidR="00A876AA">
        <w:rPr>
          <w:b/>
        </w:rPr>
        <w:t>/</w:t>
      </w:r>
      <w:bookmarkStart w:id="0" w:name="_GoBack"/>
      <w:bookmarkEnd w:id="0"/>
      <w:r w:rsidR="00A876AA">
        <w:rPr>
          <w:b/>
        </w:rPr>
        <w:t>Outro</w:t>
      </w:r>
    </w:p>
    <w:p w:rsidR="00F23429" w:rsidRPr="000241DC" w:rsidRDefault="00F23429" w:rsidP="00F234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21"/>
        </w:rPr>
      </w:pPr>
      <w:proofErr w:type="gramStart"/>
      <w:r w:rsidRPr="000241DC">
        <w:rPr>
          <w:rFonts w:ascii="Courier New" w:eastAsia="Times New Roman" w:hAnsi="Courier New" w:cs="Courier New"/>
          <w:color w:val="000000"/>
          <w:sz w:val="18"/>
          <w:szCs w:val="21"/>
        </w:rPr>
        <w:t>G]--</w:t>
      </w:r>
      <w:r w:rsidRPr="00F23429">
        <w:rPr>
          <w:rFonts w:ascii="Courier New" w:eastAsia="Times New Roman" w:hAnsi="Courier New" w:cs="Courier New"/>
          <w:color w:val="000000"/>
          <w:sz w:val="18"/>
          <w:szCs w:val="21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21"/>
        </w:rPr>
        <w:t>-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</w:rPr>
        <w:t>-</w:t>
      </w:r>
      <w:r w:rsidRPr="00F23429">
        <w:rPr>
          <w:rFonts w:ascii="Courier New" w:eastAsia="Times New Roman" w:hAnsi="Courier New" w:cs="Courier New"/>
          <w:color w:val="000000"/>
          <w:sz w:val="18"/>
          <w:szCs w:val="21"/>
        </w:rPr>
        <w:t>--</w:t>
      </w:r>
      <w:r>
        <w:rPr>
          <w:rFonts w:ascii="Courier New" w:eastAsia="Times New Roman" w:hAnsi="Courier New" w:cs="Courier New"/>
          <w:color w:val="000000"/>
          <w:sz w:val="18"/>
          <w:szCs w:val="21"/>
        </w:rPr>
        <w:t>-</w:t>
      </w:r>
      <w:r w:rsidRPr="00F23429">
        <w:rPr>
          <w:rFonts w:ascii="Courier New" w:eastAsia="Times New Roman" w:hAnsi="Courier New" w:cs="Courier New"/>
          <w:color w:val="000000"/>
          <w:sz w:val="18"/>
          <w:szCs w:val="21"/>
        </w:rPr>
        <w:t>--</w:t>
      </w:r>
      <w:r>
        <w:rPr>
          <w:rFonts w:ascii="Courier New" w:eastAsia="Times New Roman" w:hAnsi="Courier New" w:cs="Courier New"/>
          <w:color w:val="000000"/>
          <w:sz w:val="18"/>
          <w:szCs w:val="21"/>
        </w:rPr>
        <w:t>---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</w:rPr>
        <w:t>-</w:t>
      </w:r>
      <w:r w:rsidRPr="00F23429">
        <w:rPr>
          <w:rFonts w:ascii="Courier New" w:eastAsia="Times New Roman" w:hAnsi="Courier New" w:cs="Courier New"/>
          <w:color w:val="000000"/>
          <w:sz w:val="18"/>
          <w:szCs w:val="21"/>
        </w:rPr>
        <w:t>--</w:t>
      </w:r>
      <w:r>
        <w:rPr>
          <w:rFonts w:ascii="Courier New" w:eastAsia="Times New Roman" w:hAnsi="Courier New" w:cs="Courier New"/>
          <w:color w:val="000000"/>
          <w:sz w:val="18"/>
          <w:szCs w:val="21"/>
        </w:rPr>
        <w:t>-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</w:rPr>
        <w:t>│</w:t>
      </w:r>
      <w:proofErr w:type="gramEnd"/>
    </w:p>
    <w:p w:rsidR="00F23429" w:rsidRPr="000241DC" w:rsidRDefault="00F23429" w:rsidP="00F234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21"/>
        </w:rPr>
      </w:pPr>
      <w:proofErr w:type="gramStart"/>
      <w:r w:rsidRPr="000241DC">
        <w:rPr>
          <w:rFonts w:ascii="Courier New" w:eastAsia="Times New Roman" w:hAnsi="Courier New" w:cs="Courier New"/>
          <w:color w:val="000000"/>
          <w:sz w:val="18"/>
          <w:szCs w:val="21"/>
        </w:rPr>
        <w:t>D]-</w:t>
      </w:r>
      <w:r>
        <w:rPr>
          <w:rFonts w:ascii="Courier New" w:eastAsia="Times New Roman" w:hAnsi="Courier New" w:cs="Courier New"/>
          <w:color w:val="000000"/>
          <w:sz w:val="18"/>
          <w:szCs w:val="21"/>
        </w:rPr>
        <w:t>-</w:t>
      </w:r>
      <w:r w:rsidRPr="00F23429">
        <w:rPr>
          <w:rFonts w:ascii="Courier New" w:eastAsia="Times New Roman" w:hAnsi="Courier New" w:cs="Courier New"/>
          <w:color w:val="000000"/>
          <w:sz w:val="18"/>
          <w:szCs w:val="21"/>
        </w:rPr>
        <w:t>-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</w:rPr>
        <w:t>-</w:t>
      </w:r>
      <w:r w:rsidRPr="00F23429">
        <w:rPr>
          <w:rFonts w:ascii="Courier New" w:eastAsia="Times New Roman" w:hAnsi="Courier New" w:cs="Courier New"/>
          <w:color w:val="000000"/>
          <w:sz w:val="18"/>
          <w:szCs w:val="21"/>
        </w:rPr>
        <w:t>-</w:t>
      </w:r>
      <w:proofErr w:type="gramEnd"/>
      <w:r w:rsidRPr="000241DC">
        <w:rPr>
          <w:rFonts w:ascii="Courier New" w:eastAsia="Times New Roman" w:hAnsi="Courier New" w:cs="Courier New"/>
          <w:color w:val="000000"/>
          <w:sz w:val="18"/>
          <w:szCs w:val="21"/>
        </w:rPr>
        <w:t>0</w:t>
      </w:r>
      <w:r w:rsidRPr="00F23429">
        <w:rPr>
          <w:rFonts w:ascii="Courier New" w:eastAsia="Times New Roman" w:hAnsi="Courier New" w:cs="Courier New"/>
          <w:color w:val="000000"/>
          <w:sz w:val="18"/>
          <w:szCs w:val="21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21"/>
        </w:rPr>
        <w:t>2-</w:t>
      </w:r>
      <w:r w:rsidRPr="00F23429">
        <w:rPr>
          <w:rFonts w:ascii="Courier New" w:eastAsia="Times New Roman" w:hAnsi="Courier New" w:cs="Courier New"/>
          <w:color w:val="000000"/>
          <w:sz w:val="18"/>
          <w:szCs w:val="21"/>
        </w:rPr>
        <w:t>-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</w:rPr>
        <w:t>-</w:t>
      </w:r>
      <w:r w:rsidRPr="00F23429">
        <w:rPr>
          <w:rFonts w:ascii="Courier New" w:eastAsia="Times New Roman" w:hAnsi="Courier New" w:cs="Courier New"/>
          <w:color w:val="000000"/>
          <w:sz w:val="18"/>
          <w:szCs w:val="21"/>
        </w:rPr>
        <w:t>--</w:t>
      </w:r>
      <w:r>
        <w:rPr>
          <w:rFonts w:ascii="Courier New" w:eastAsia="Times New Roman" w:hAnsi="Courier New" w:cs="Courier New"/>
          <w:color w:val="000000"/>
          <w:sz w:val="18"/>
          <w:szCs w:val="21"/>
        </w:rPr>
        <w:t>0-2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</w:rPr>
        <w:t>-│</w:t>
      </w:r>
    </w:p>
    <w:p w:rsidR="00F23429" w:rsidRPr="000241DC" w:rsidRDefault="00F23429" w:rsidP="00F234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21"/>
        </w:rPr>
      </w:pPr>
      <w:proofErr w:type="gramStart"/>
      <w:r w:rsidRPr="000241DC">
        <w:rPr>
          <w:rFonts w:ascii="Courier New" w:eastAsia="Times New Roman" w:hAnsi="Courier New" w:cs="Courier New"/>
          <w:color w:val="000000"/>
          <w:sz w:val="18"/>
          <w:szCs w:val="21"/>
        </w:rPr>
        <w:t>A]--</w:t>
      </w:r>
      <w:r w:rsidRPr="00F23429">
        <w:rPr>
          <w:rFonts w:ascii="Courier New" w:eastAsia="Times New Roman" w:hAnsi="Courier New" w:cs="Courier New"/>
          <w:color w:val="000000"/>
          <w:sz w:val="18"/>
          <w:szCs w:val="21"/>
        </w:rPr>
        <w:t>-</w:t>
      </w:r>
      <w:proofErr w:type="gramEnd"/>
      <w:r>
        <w:rPr>
          <w:rFonts w:ascii="Courier New" w:eastAsia="Times New Roman" w:hAnsi="Courier New" w:cs="Courier New"/>
          <w:color w:val="000000"/>
          <w:sz w:val="18"/>
          <w:szCs w:val="21"/>
        </w:rPr>
        <w:t>2</w:t>
      </w:r>
      <w:r w:rsidRPr="00F23429">
        <w:rPr>
          <w:rFonts w:ascii="Courier New" w:eastAsia="Times New Roman" w:hAnsi="Courier New" w:cs="Courier New"/>
          <w:color w:val="000000"/>
          <w:sz w:val="18"/>
          <w:szCs w:val="21"/>
        </w:rPr>
        <w:t>-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</w:rPr>
        <w:t>---</w:t>
      </w:r>
      <w:r w:rsidRPr="00F23429">
        <w:rPr>
          <w:rFonts w:ascii="Courier New" w:eastAsia="Times New Roman" w:hAnsi="Courier New" w:cs="Courier New"/>
          <w:color w:val="000000"/>
          <w:sz w:val="18"/>
          <w:szCs w:val="21"/>
        </w:rPr>
        <w:t>-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</w:rPr>
        <w:t>-</w:t>
      </w:r>
      <w:r w:rsidRPr="00F23429">
        <w:rPr>
          <w:rFonts w:ascii="Courier New" w:eastAsia="Times New Roman" w:hAnsi="Courier New" w:cs="Courier New"/>
          <w:color w:val="000000"/>
          <w:sz w:val="18"/>
          <w:szCs w:val="21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21"/>
        </w:rPr>
        <w:t>2</w:t>
      </w:r>
      <w:r w:rsidRPr="00F23429">
        <w:rPr>
          <w:rFonts w:ascii="Courier New" w:eastAsia="Times New Roman" w:hAnsi="Courier New" w:cs="Courier New"/>
          <w:color w:val="000000"/>
          <w:sz w:val="18"/>
          <w:szCs w:val="21"/>
        </w:rPr>
        <w:t>-----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</w:rPr>
        <w:t>│</w:t>
      </w:r>
    </w:p>
    <w:p w:rsidR="00F23429" w:rsidRDefault="00F23429" w:rsidP="00F234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21"/>
        </w:rPr>
      </w:pPr>
      <w:r w:rsidRPr="000241DC">
        <w:rPr>
          <w:rFonts w:ascii="Courier New" w:eastAsia="Times New Roman" w:hAnsi="Courier New" w:cs="Courier New"/>
          <w:color w:val="000000"/>
          <w:sz w:val="18"/>
          <w:szCs w:val="21"/>
        </w:rPr>
        <w:t>E]-</w:t>
      </w:r>
      <w:r w:rsidRPr="00F23429">
        <w:rPr>
          <w:rFonts w:ascii="Courier New" w:eastAsia="Times New Roman" w:hAnsi="Courier New" w:cs="Courier New"/>
          <w:color w:val="000000"/>
          <w:sz w:val="18"/>
          <w:szCs w:val="21"/>
        </w:rPr>
        <w:t>0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</w:rPr>
        <w:t>-------</w:t>
      </w:r>
      <w:r w:rsidRPr="00F23429">
        <w:rPr>
          <w:rFonts w:ascii="Courier New" w:eastAsia="Times New Roman" w:hAnsi="Courier New" w:cs="Courier New"/>
          <w:color w:val="000000"/>
          <w:sz w:val="18"/>
          <w:szCs w:val="21"/>
        </w:rPr>
        <w:t>0</w:t>
      </w:r>
      <w:r w:rsidRPr="00F23429">
        <w:rPr>
          <w:rFonts w:ascii="Courier New" w:eastAsia="Times New Roman" w:hAnsi="Courier New" w:cs="Courier New"/>
          <w:color w:val="000000"/>
          <w:sz w:val="18"/>
          <w:szCs w:val="21"/>
        </w:rPr>
        <w:t>-------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</w:rPr>
        <w:t>│</w:t>
      </w:r>
    </w:p>
    <w:p w:rsidR="00F23429" w:rsidRPr="00F23429" w:rsidRDefault="00F23429" w:rsidP="00F234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21"/>
        </w:rPr>
      </w:pPr>
    </w:p>
    <w:p w:rsidR="00F23429" w:rsidRPr="00F23429" w:rsidRDefault="00F23429" w:rsidP="004D3171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21"/>
        </w:rPr>
      </w:pPr>
    </w:p>
    <w:p w:rsidR="004D3171" w:rsidRPr="00F23429" w:rsidRDefault="004D3171" w:rsidP="004D3171">
      <w:pPr>
        <w:spacing w:after="0" w:line="240" w:lineRule="auto"/>
        <w:rPr>
          <w:b/>
          <w:lang w:val="de-CH"/>
        </w:rPr>
      </w:pPr>
      <w:r w:rsidRPr="00F23429">
        <w:rPr>
          <w:b/>
          <w:lang w:val="de-CH"/>
        </w:rPr>
        <w:lastRenderedPageBreak/>
        <w:t>Guitar</w:t>
      </w:r>
      <w:r w:rsidR="00F23429">
        <w:rPr>
          <w:b/>
          <w:lang w:val="de-CH"/>
        </w:rPr>
        <w:t xml:space="preserve"> Riff</w:t>
      </w:r>
      <w:r w:rsidRPr="00F23429">
        <w:rPr>
          <w:b/>
          <w:lang w:val="de-CH"/>
        </w:rPr>
        <w:t>: Intro/Verse/</w:t>
      </w:r>
      <w:r w:rsidR="00F23429" w:rsidRPr="00F23429">
        <w:rPr>
          <w:b/>
        </w:rPr>
        <w:t xml:space="preserve"> </w:t>
      </w:r>
      <w:r w:rsidR="00F23429" w:rsidRPr="00F23429">
        <w:rPr>
          <w:b/>
        </w:rPr>
        <w:t>Solo</w:t>
      </w:r>
      <w:r w:rsidR="00F23429">
        <w:rPr>
          <w:b/>
        </w:rPr>
        <w:t>/Bridge</w:t>
      </w:r>
    </w:p>
    <w:p w:rsidR="004D3171" w:rsidRPr="000241DC" w:rsidRDefault="004D3171" w:rsidP="004D31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</w:pP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E]---------</w:t>
      </w:r>
      <w:r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-------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--│</w:t>
      </w:r>
    </w:p>
    <w:p w:rsidR="004D3171" w:rsidRPr="000241DC" w:rsidRDefault="004D3171" w:rsidP="004D31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</w:pP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B]----------</w:t>
      </w:r>
      <w:r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-------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-│</w:t>
      </w:r>
    </w:p>
    <w:p w:rsidR="004D3171" w:rsidRPr="000241DC" w:rsidRDefault="004D3171" w:rsidP="004D31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</w:pP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G]-----------</w:t>
      </w:r>
      <w:r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-------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│</w:t>
      </w:r>
    </w:p>
    <w:p w:rsidR="004D3171" w:rsidRPr="000241DC" w:rsidRDefault="004D3171" w:rsidP="004D31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</w:pP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D]-</w:t>
      </w:r>
      <w:r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x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2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0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-2-2-2-0-x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-│</w:t>
      </w:r>
    </w:p>
    <w:p w:rsidR="004D3171" w:rsidRPr="000241DC" w:rsidRDefault="004D3171" w:rsidP="004D31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</w:pP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A]-</w:t>
      </w:r>
      <w:r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x---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--</w:t>
      </w:r>
      <w:r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0--------x-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│</w:t>
      </w:r>
    </w:p>
    <w:p w:rsidR="004D3171" w:rsidRDefault="004D3171" w:rsidP="000241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</w:pP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E]----------</w:t>
      </w:r>
      <w:r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-------</w:t>
      </w:r>
      <w:r w:rsidRPr="000241DC"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t>-│</w:t>
      </w:r>
    </w:p>
    <w:p w:rsidR="00A876AA" w:rsidRDefault="00A876AA" w:rsidP="000241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</w:pPr>
    </w:p>
    <w:p w:rsidR="00F23429" w:rsidRPr="00F23429" w:rsidRDefault="00F23429" w:rsidP="00F23429">
      <w:pPr>
        <w:spacing w:after="0" w:line="240" w:lineRule="auto"/>
        <w:rPr>
          <w:b/>
          <w:lang w:val="de-CH"/>
        </w:rPr>
      </w:pPr>
      <w:r w:rsidRPr="00F23429">
        <w:rPr>
          <w:b/>
          <w:lang w:val="de-CH"/>
        </w:rPr>
        <w:t>Guitar</w:t>
      </w:r>
      <w:r>
        <w:rPr>
          <w:b/>
          <w:lang w:val="de-CH"/>
        </w:rPr>
        <w:t xml:space="preserve"> Riff</w:t>
      </w:r>
      <w:r w:rsidRPr="00F23429">
        <w:rPr>
          <w:b/>
          <w:lang w:val="de-CH"/>
        </w:rPr>
        <w:t xml:space="preserve">: </w:t>
      </w:r>
      <w:r>
        <w:rPr>
          <w:b/>
          <w:lang w:val="de-CH"/>
        </w:rPr>
        <w:t>Chorus</w:t>
      </w:r>
    </w:p>
    <w:p w:rsidR="00F23429" w:rsidRPr="00F23429" w:rsidRDefault="00F23429" w:rsidP="00F23429">
      <w:pPr>
        <w:pStyle w:val="HTMLPreformatted"/>
        <w:shd w:val="clear" w:color="auto" w:fill="FFFFFF"/>
        <w:wordWrap w:val="0"/>
        <w:rPr>
          <w:color w:val="000000"/>
          <w:sz w:val="18"/>
          <w:szCs w:val="18"/>
          <w:lang w:val="de-CH"/>
        </w:rPr>
      </w:pPr>
      <w:r w:rsidRPr="00F23429">
        <w:rPr>
          <w:color w:val="000000"/>
          <w:sz w:val="18"/>
          <w:szCs w:val="18"/>
          <w:lang w:val="de-CH"/>
        </w:rPr>
        <w:t>E]------------------------------|</w:t>
      </w:r>
    </w:p>
    <w:p w:rsidR="00F23429" w:rsidRPr="00F23429" w:rsidRDefault="00F23429" w:rsidP="00F23429">
      <w:pPr>
        <w:pStyle w:val="HTMLPreformatted"/>
        <w:shd w:val="clear" w:color="auto" w:fill="FFFFFF"/>
        <w:wordWrap w:val="0"/>
        <w:rPr>
          <w:color w:val="000000"/>
          <w:sz w:val="18"/>
          <w:szCs w:val="18"/>
          <w:lang w:val="de-CH"/>
        </w:rPr>
      </w:pPr>
      <w:r w:rsidRPr="00F23429">
        <w:rPr>
          <w:color w:val="000000"/>
          <w:sz w:val="18"/>
          <w:szCs w:val="18"/>
          <w:lang w:val="de-CH"/>
        </w:rPr>
        <w:t>B]------------------------------|</w:t>
      </w:r>
    </w:p>
    <w:p w:rsidR="00F23429" w:rsidRPr="00F23429" w:rsidRDefault="00F23429" w:rsidP="00F23429">
      <w:pPr>
        <w:pStyle w:val="HTMLPreformatted"/>
        <w:shd w:val="clear" w:color="auto" w:fill="FFFFFF"/>
        <w:wordWrap w:val="0"/>
        <w:rPr>
          <w:color w:val="000000"/>
          <w:sz w:val="18"/>
          <w:szCs w:val="18"/>
          <w:lang w:val="de-CH"/>
        </w:rPr>
      </w:pPr>
      <w:r w:rsidRPr="00F23429">
        <w:rPr>
          <w:color w:val="000000"/>
          <w:sz w:val="18"/>
          <w:szCs w:val="18"/>
          <w:lang w:val="de-CH"/>
        </w:rPr>
        <w:t>G]-----------------0h2p0--------|</w:t>
      </w:r>
    </w:p>
    <w:p w:rsidR="00F23429" w:rsidRPr="00F23429" w:rsidRDefault="00F23429" w:rsidP="00F23429">
      <w:pPr>
        <w:pStyle w:val="HTMLPreformatted"/>
        <w:shd w:val="clear" w:color="auto" w:fill="FFFFFF"/>
        <w:wordWrap w:val="0"/>
        <w:rPr>
          <w:color w:val="000000"/>
          <w:sz w:val="18"/>
          <w:szCs w:val="18"/>
          <w:lang w:val="de-CH"/>
        </w:rPr>
      </w:pPr>
      <w:r w:rsidRPr="00F23429">
        <w:rPr>
          <w:color w:val="000000"/>
          <w:sz w:val="18"/>
          <w:szCs w:val="18"/>
          <w:lang w:val="de-CH"/>
        </w:rPr>
        <w:t>D]-----------0h1h2-------2--0-2-|</w:t>
      </w:r>
    </w:p>
    <w:p w:rsidR="00F23429" w:rsidRPr="00F23429" w:rsidRDefault="00F23429" w:rsidP="00F23429">
      <w:pPr>
        <w:pStyle w:val="HTMLPreformatted"/>
        <w:shd w:val="clear" w:color="auto" w:fill="FFFFFF"/>
        <w:wordWrap w:val="0"/>
        <w:rPr>
          <w:color w:val="000000"/>
          <w:sz w:val="18"/>
          <w:szCs w:val="18"/>
          <w:lang w:val="de-CH"/>
        </w:rPr>
      </w:pPr>
      <w:r w:rsidRPr="00F23429">
        <w:rPr>
          <w:color w:val="000000"/>
          <w:sz w:val="18"/>
          <w:szCs w:val="18"/>
          <w:lang w:val="de-CH"/>
        </w:rPr>
        <w:t>A]-----0h1h2--------------------|</w:t>
      </w:r>
    </w:p>
    <w:p w:rsidR="00F23429" w:rsidRPr="00F23429" w:rsidRDefault="00F23429" w:rsidP="00F23429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  <w:r w:rsidRPr="00F23429">
        <w:rPr>
          <w:color w:val="000000"/>
          <w:sz w:val="18"/>
          <w:szCs w:val="18"/>
        </w:rPr>
        <w:t>E]-0-3--------------------------|</w:t>
      </w:r>
    </w:p>
    <w:p w:rsidR="00F23429" w:rsidRDefault="00F23429" w:rsidP="000241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21"/>
          <w:lang w:val="de-CH"/>
        </w:rPr>
        <w:sectPr w:rsidR="00F23429" w:rsidSect="00F23429">
          <w:type w:val="continuous"/>
          <w:pgSz w:w="12240" w:h="15840"/>
          <w:pgMar w:top="720" w:right="720" w:bottom="720" w:left="720" w:header="708" w:footer="708" w:gutter="0"/>
          <w:cols w:num="2" w:space="708"/>
          <w:docGrid w:linePitch="360"/>
        </w:sectPr>
      </w:pPr>
    </w:p>
    <w:p w:rsidR="000241DC" w:rsidRPr="004D3171" w:rsidRDefault="000241DC" w:rsidP="000241DC">
      <w:pPr>
        <w:spacing w:after="0" w:line="240" w:lineRule="auto"/>
        <w:rPr>
          <w:lang w:val="de-CH"/>
        </w:rPr>
      </w:pPr>
    </w:p>
    <w:p w:rsidR="00F23429" w:rsidRDefault="00F23429" w:rsidP="000241DC">
      <w:pPr>
        <w:spacing w:after="0" w:line="240" w:lineRule="auto"/>
        <w:rPr>
          <w:b/>
          <w:lang w:val="de-CH"/>
        </w:rPr>
        <w:sectPr w:rsidR="00F23429" w:rsidSect="00F2342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:rsidR="000241DC" w:rsidRPr="004D3171" w:rsidRDefault="000241DC" w:rsidP="000241DC">
      <w:pPr>
        <w:spacing w:after="0" w:line="240" w:lineRule="auto"/>
        <w:rPr>
          <w:b/>
          <w:lang w:val="de-CH"/>
        </w:rPr>
      </w:pPr>
      <w:r w:rsidRPr="004D3171">
        <w:rPr>
          <w:b/>
          <w:lang w:val="de-CH"/>
        </w:rPr>
        <w:lastRenderedPageBreak/>
        <w:t>Verse 1:</w:t>
      </w:r>
    </w:p>
    <w:p w:rsidR="000241DC" w:rsidRPr="004D3171" w:rsidRDefault="004D3171" w:rsidP="000241DC">
      <w:pPr>
        <w:spacing w:after="0" w:line="240" w:lineRule="auto"/>
        <w:rPr>
          <w:b/>
        </w:rPr>
      </w:pPr>
      <w:r w:rsidRPr="004D3171">
        <w:rPr>
          <w:b/>
          <w:lang w:val="de-CH"/>
        </w:rPr>
        <w:tab/>
      </w:r>
      <w:r w:rsidRPr="004D3171">
        <w:rPr>
          <w:b/>
        </w:rPr>
        <w:t xml:space="preserve">          </w:t>
      </w:r>
      <w:proofErr w:type="spellStart"/>
      <w:r w:rsidRPr="004D3171">
        <w:rPr>
          <w:b/>
        </w:rPr>
        <w:t>Em</w:t>
      </w:r>
      <w:proofErr w:type="spellEnd"/>
    </w:p>
    <w:p w:rsidR="000241DC" w:rsidRDefault="000241DC" w:rsidP="000241DC">
      <w:pPr>
        <w:spacing w:after="0" w:line="240" w:lineRule="auto"/>
      </w:pPr>
      <w:r>
        <w:t>You k</w:t>
      </w:r>
      <w:r>
        <w:t>now the day destroys the night, Night divides the day</w:t>
      </w:r>
    </w:p>
    <w:p w:rsidR="000241DC" w:rsidRPr="004D3171" w:rsidRDefault="004D3171" w:rsidP="000241DC">
      <w:pPr>
        <w:spacing w:after="0" w:line="240" w:lineRule="auto"/>
        <w:rPr>
          <w:b/>
        </w:rPr>
      </w:pPr>
      <w:r w:rsidRPr="004D3171">
        <w:rPr>
          <w:b/>
        </w:rPr>
        <w:t>D</w:t>
      </w:r>
    </w:p>
    <w:p w:rsidR="000241DC" w:rsidRDefault="000241DC" w:rsidP="000241DC">
      <w:pPr>
        <w:spacing w:after="0" w:line="240" w:lineRule="auto"/>
      </w:pPr>
      <w:r>
        <w:t>Tried to run, tried to hide</w:t>
      </w:r>
    </w:p>
    <w:p w:rsidR="004D3171" w:rsidRDefault="004D3171" w:rsidP="000241DC">
      <w:pPr>
        <w:spacing w:after="0" w:line="240" w:lineRule="auto"/>
        <w:rPr>
          <w:b/>
        </w:rPr>
      </w:pPr>
    </w:p>
    <w:p w:rsidR="004D3171" w:rsidRPr="004D3171" w:rsidRDefault="004D3171" w:rsidP="000241DC">
      <w:pPr>
        <w:spacing w:after="0" w:line="240" w:lineRule="auto"/>
        <w:rPr>
          <w:b/>
        </w:rPr>
      </w:pPr>
      <w:r>
        <w:rPr>
          <w:b/>
        </w:rPr>
        <w:t>Ch</w:t>
      </w:r>
      <w:r w:rsidRPr="004D3171">
        <w:rPr>
          <w:b/>
        </w:rPr>
        <w:t>o</w:t>
      </w:r>
      <w:r>
        <w:rPr>
          <w:b/>
        </w:rPr>
        <w:t>r</w:t>
      </w:r>
      <w:r w:rsidRPr="004D3171">
        <w:rPr>
          <w:b/>
        </w:rPr>
        <w:t>us:</w:t>
      </w:r>
    </w:p>
    <w:p w:rsidR="000241DC" w:rsidRPr="004D3171" w:rsidRDefault="004D3171" w:rsidP="000241DC">
      <w:pPr>
        <w:spacing w:after="0" w:line="240" w:lineRule="auto"/>
        <w:rPr>
          <w:b/>
        </w:rPr>
      </w:pPr>
      <w:proofErr w:type="spellStart"/>
      <w:r w:rsidRPr="004D3171">
        <w:rPr>
          <w:b/>
        </w:rPr>
        <w:t>Em</w:t>
      </w:r>
      <w:proofErr w:type="spellEnd"/>
    </w:p>
    <w:p w:rsidR="000241DC" w:rsidRDefault="000241DC" w:rsidP="000241DC">
      <w:pPr>
        <w:spacing w:after="0" w:line="240" w:lineRule="auto"/>
      </w:pPr>
      <w:r>
        <w:t>Bre</w:t>
      </w:r>
      <w:r>
        <w:t>ak on through to the other side</w:t>
      </w:r>
      <w:r w:rsidR="00F23429">
        <w:t xml:space="preserve"> (x3)</w:t>
      </w:r>
    </w:p>
    <w:p w:rsidR="00F23429" w:rsidRDefault="00F23429" w:rsidP="000241DC">
      <w:pPr>
        <w:spacing w:after="0" w:line="240" w:lineRule="auto"/>
      </w:pPr>
    </w:p>
    <w:p w:rsidR="004D3171" w:rsidRPr="004D3171" w:rsidRDefault="004D3171" w:rsidP="000241DC">
      <w:pPr>
        <w:spacing w:after="0" w:line="240" w:lineRule="auto"/>
        <w:rPr>
          <w:b/>
        </w:rPr>
      </w:pPr>
      <w:r w:rsidRPr="004D3171">
        <w:rPr>
          <w:b/>
        </w:rPr>
        <w:t>Verse</w:t>
      </w:r>
      <w:r>
        <w:rPr>
          <w:b/>
        </w:rPr>
        <w:t xml:space="preserve"> </w:t>
      </w:r>
      <w:r w:rsidRPr="004D3171">
        <w:rPr>
          <w:b/>
        </w:rPr>
        <w:t>2:</w:t>
      </w:r>
    </w:p>
    <w:p w:rsidR="000241DC" w:rsidRDefault="000241DC" w:rsidP="000241DC">
      <w:pPr>
        <w:spacing w:after="0" w:line="240" w:lineRule="auto"/>
      </w:pPr>
      <w:r>
        <w:t>We chased our pleasures here</w:t>
      </w:r>
      <w:r>
        <w:t>,</w:t>
      </w:r>
      <w:r>
        <w:t xml:space="preserve"> </w:t>
      </w:r>
      <w:r>
        <w:t>d</w:t>
      </w:r>
      <w:r>
        <w:t xml:space="preserve">ug our treasures there </w:t>
      </w:r>
    </w:p>
    <w:p w:rsidR="000241DC" w:rsidRDefault="000241DC" w:rsidP="000241DC">
      <w:pPr>
        <w:spacing w:after="0" w:line="240" w:lineRule="auto"/>
      </w:pPr>
      <w:r>
        <w:t>But can you still recall, t</w:t>
      </w:r>
      <w:r>
        <w:t xml:space="preserve">he time we cried </w:t>
      </w:r>
    </w:p>
    <w:p w:rsidR="000241DC" w:rsidRDefault="000241DC" w:rsidP="000241DC">
      <w:pPr>
        <w:spacing w:after="0" w:line="240" w:lineRule="auto"/>
      </w:pPr>
    </w:p>
    <w:p w:rsidR="004D3171" w:rsidRDefault="004D3171" w:rsidP="000241DC">
      <w:pPr>
        <w:spacing w:after="0" w:line="240" w:lineRule="auto"/>
        <w:rPr>
          <w:b/>
        </w:rPr>
      </w:pPr>
      <w:r>
        <w:rPr>
          <w:b/>
        </w:rPr>
        <w:t>Bridge</w:t>
      </w:r>
      <w:r w:rsidRPr="004D3171">
        <w:rPr>
          <w:b/>
        </w:rPr>
        <w:t>:</w:t>
      </w:r>
    </w:p>
    <w:p w:rsidR="004D3171" w:rsidRPr="004D3171" w:rsidRDefault="004D3171" w:rsidP="000241DC">
      <w:pPr>
        <w:spacing w:after="0" w:line="240" w:lineRule="auto"/>
        <w:rPr>
          <w:b/>
        </w:rPr>
      </w:pPr>
      <w:proofErr w:type="spellStart"/>
      <w:r>
        <w:rPr>
          <w:b/>
        </w:rPr>
        <w:t>Em</w:t>
      </w:r>
      <w:proofErr w:type="spellEnd"/>
    </w:p>
    <w:p w:rsidR="00F23429" w:rsidRDefault="000241DC" w:rsidP="000241DC">
      <w:pPr>
        <w:spacing w:after="0" w:line="240" w:lineRule="auto"/>
      </w:pPr>
      <w:proofErr w:type="gramStart"/>
      <w:r>
        <w:t>Everybody</w:t>
      </w:r>
      <w:r>
        <w:t>,</w:t>
      </w:r>
      <w:proofErr w:type="gramEnd"/>
      <w:r w:rsidR="00F23429">
        <w:t xml:space="preserve"> loves my baby (x2)</w:t>
      </w:r>
    </w:p>
    <w:p w:rsidR="000241DC" w:rsidRDefault="004D3171" w:rsidP="000241DC">
      <w:pPr>
        <w:spacing w:after="0" w:line="240" w:lineRule="auto"/>
      </w:pPr>
      <w:r>
        <w:t>She get</w:t>
      </w:r>
      <w:r w:rsidR="007B5404">
        <w:t>s</w:t>
      </w:r>
      <w:r>
        <w:t xml:space="preserve"> high</w:t>
      </w:r>
      <w:r w:rsidR="00F23429">
        <w:t xml:space="preserve"> (x4)</w:t>
      </w:r>
    </w:p>
    <w:p w:rsidR="004D3171" w:rsidRDefault="004D3171" w:rsidP="000241DC">
      <w:pPr>
        <w:spacing w:after="0" w:line="240" w:lineRule="auto"/>
      </w:pPr>
    </w:p>
    <w:p w:rsidR="004D3171" w:rsidRPr="004D3171" w:rsidRDefault="004D3171" w:rsidP="000241DC">
      <w:pPr>
        <w:spacing w:after="0" w:line="240" w:lineRule="auto"/>
        <w:rPr>
          <w:b/>
        </w:rPr>
      </w:pPr>
      <w:r w:rsidRPr="004D3171">
        <w:rPr>
          <w:b/>
        </w:rPr>
        <w:t>Verse 3:</w:t>
      </w:r>
    </w:p>
    <w:p w:rsidR="000241DC" w:rsidRDefault="004D3171" w:rsidP="000241DC">
      <w:pPr>
        <w:spacing w:after="0" w:line="240" w:lineRule="auto"/>
      </w:pPr>
      <w:r>
        <w:t>I found an island in your arms</w:t>
      </w:r>
      <w:r w:rsidR="000241DC">
        <w:t xml:space="preserve">, </w:t>
      </w:r>
      <w:r>
        <w:t>c</w:t>
      </w:r>
      <w:r w:rsidR="000241DC">
        <w:t xml:space="preserve">ountry in your eyes </w:t>
      </w:r>
    </w:p>
    <w:p w:rsidR="000241DC" w:rsidRDefault="000241DC" w:rsidP="000241DC">
      <w:pPr>
        <w:spacing w:after="0" w:line="240" w:lineRule="auto"/>
      </w:pPr>
      <w:r>
        <w:t xml:space="preserve">Arms that chain, </w:t>
      </w:r>
      <w:r>
        <w:t xml:space="preserve">Eyes that lie </w:t>
      </w:r>
    </w:p>
    <w:p w:rsidR="000241DC" w:rsidRDefault="000241DC" w:rsidP="000241DC">
      <w:pPr>
        <w:spacing w:after="0" w:line="240" w:lineRule="auto"/>
      </w:pPr>
    </w:p>
    <w:p w:rsidR="004D3171" w:rsidRDefault="004D3171" w:rsidP="000241DC">
      <w:pPr>
        <w:spacing w:after="0" w:line="240" w:lineRule="auto"/>
        <w:rPr>
          <w:b/>
        </w:rPr>
      </w:pPr>
      <w:r w:rsidRPr="004D3171">
        <w:rPr>
          <w:b/>
        </w:rPr>
        <w:t>Outro:</w:t>
      </w:r>
    </w:p>
    <w:p w:rsidR="004D3171" w:rsidRPr="004D3171" w:rsidRDefault="004D3171" w:rsidP="000241DC">
      <w:pPr>
        <w:spacing w:after="0" w:line="240" w:lineRule="auto"/>
        <w:rPr>
          <w:b/>
        </w:rPr>
      </w:pPr>
      <w:proofErr w:type="spellStart"/>
      <w:r>
        <w:rPr>
          <w:b/>
        </w:rPr>
        <w:t>Em</w:t>
      </w:r>
      <w:proofErr w:type="spellEnd"/>
    </w:p>
    <w:p w:rsidR="000241DC" w:rsidRDefault="000241DC" w:rsidP="000241DC">
      <w:pPr>
        <w:spacing w:after="0" w:line="240" w:lineRule="auto"/>
      </w:pPr>
      <w:r>
        <w:t xml:space="preserve">Made the scene, Week to week, Day to day, </w:t>
      </w:r>
      <w:r>
        <w:t xml:space="preserve">Hour to hour </w:t>
      </w:r>
    </w:p>
    <w:p w:rsidR="004D3171" w:rsidRPr="004D3171" w:rsidRDefault="004D3171" w:rsidP="000241DC">
      <w:pPr>
        <w:spacing w:after="0" w:line="240" w:lineRule="auto"/>
        <w:rPr>
          <w:b/>
        </w:rPr>
      </w:pPr>
      <w:r w:rsidRPr="004D3171">
        <w:rPr>
          <w:b/>
        </w:rPr>
        <w:t>D</w:t>
      </w:r>
    </w:p>
    <w:p w:rsidR="000241DC" w:rsidRDefault="000241DC" w:rsidP="000241DC">
      <w:pPr>
        <w:spacing w:after="0" w:line="240" w:lineRule="auto"/>
      </w:pPr>
      <w:r>
        <w:t xml:space="preserve">The gate is straight, </w:t>
      </w:r>
      <w:r>
        <w:t xml:space="preserve">Deep and wide </w:t>
      </w:r>
    </w:p>
    <w:p w:rsidR="000241DC" w:rsidRPr="00F23429" w:rsidRDefault="00F23429" w:rsidP="000241DC">
      <w:pPr>
        <w:spacing w:after="0" w:line="240" w:lineRule="auto"/>
        <w:rPr>
          <w:b/>
        </w:rPr>
      </w:pPr>
      <w:proofErr w:type="spellStart"/>
      <w:r w:rsidRPr="00F23429">
        <w:rPr>
          <w:b/>
        </w:rPr>
        <w:t>Em</w:t>
      </w:r>
      <w:proofErr w:type="spellEnd"/>
    </w:p>
    <w:p w:rsidR="000241DC" w:rsidRDefault="000241DC" w:rsidP="000241DC">
      <w:pPr>
        <w:spacing w:after="0" w:line="240" w:lineRule="auto"/>
      </w:pPr>
      <w:r>
        <w:t xml:space="preserve">Break on through to the other side </w:t>
      </w:r>
    </w:p>
    <w:p w:rsidR="000241DC" w:rsidRDefault="000241DC" w:rsidP="000241DC">
      <w:pPr>
        <w:spacing w:after="0" w:line="240" w:lineRule="auto"/>
      </w:pPr>
      <w:r>
        <w:t xml:space="preserve">Break on through to the other side </w:t>
      </w:r>
    </w:p>
    <w:p w:rsidR="000241DC" w:rsidRDefault="00F23429" w:rsidP="000241DC">
      <w:pPr>
        <w:spacing w:after="0" w:line="240" w:lineRule="auto"/>
      </w:pPr>
      <w:r>
        <w:t xml:space="preserve">Break on through, </w:t>
      </w:r>
      <w:r w:rsidR="000241DC">
        <w:t xml:space="preserve">Break on through </w:t>
      </w:r>
    </w:p>
    <w:p w:rsidR="000241DC" w:rsidRDefault="00F23429" w:rsidP="000241DC">
      <w:pPr>
        <w:spacing w:after="0" w:line="240" w:lineRule="auto"/>
      </w:pPr>
      <w:r>
        <w:t xml:space="preserve">Break on through, </w:t>
      </w:r>
      <w:r w:rsidR="000241DC">
        <w:t xml:space="preserve">Break on through </w:t>
      </w:r>
    </w:p>
    <w:p w:rsidR="000241DC" w:rsidRDefault="000241DC" w:rsidP="000241DC">
      <w:pPr>
        <w:spacing w:after="0" w:line="240" w:lineRule="auto"/>
      </w:pPr>
      <w:r>
        <w:t xml:space="preserve">Yeah, yeah, yeah, yeah </w:t>
      </w:r>
    </w:p>
    <w:p w:rsidR="007062C6" w:rsidRDefault="00FC0DEB" w:rsidP="000241DC">
      <w:pPr>
        <w:spacing w:after="0" w:line="240" w:lineRule="auto"/>
      </w:pPr>
      <w:r>
        <w:t>Yeah, yeah, yeah, yeah</w:t>
      </w:r>
    </w:p>
    <w:sectPr w:rsidR="007062C6" w:rsidSect="007B5404"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1DC"/>
    <w:rsid w:val="000241DC"/>
    <w:rsid w:val="004D3171"/>
    <w:rsid w:val="007062C6"/>
    <w:rsid w:val="007B5404"/>
    <w:rsid w:val="00A876AA"/>
    <w:rsid w:val="00F23429"/>
    <w:rsid w:val="00FC0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241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241DC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241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241D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F93382C1.dotm</Template>
  <TotalTime>0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Alpert Peter Aaron</dc:creator>
  <cp:lastModifiedBy>Alpert Peter Aaron</cp:lastModifiedBy>
  <cp:revision>4</cp:revision>
  <cp:lastPrinted>2016-07-21T11:06:00Z</cp:lastPrinted>
  <dcterms:created xsi:type="dcterms:W3CDTF">2016-07-21T11:02:00Z</dcterms:created>
  <dcterms:modified xsi:type="dcterms:W3CDTF">2016-07-21T12:26:00Z</dcterms:modified>
</cp:coreProperties>
</file>